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C0AFB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WARVEN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205E47B5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Luddenham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BF19C6E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0B1235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C66AD2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4FCE5E3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50C0903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C27FDF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B0684D" w14:textId="77777777" w:rsidR="00FF1B45" w:rsidRDefault="00FF1B45" w:rsidP="00FF1B4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2002</w:t>
      </w:r>
    </w:p>
    <w:p w14:paraId="457598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5252" w14:textId="77777777" w:rsidR="00FF1B45" w:rsidRDefault="00FF1B45" w:rsidP="009139A6">
      <w:r>
        <w:separator/>
      </w:r>
    </w:p>
  </w:endnote>
  <w:endnote w:type="continuationSeparator" w:id="0">
    <w:p w14:paraId="5804F56F" w14:textId="77777777" w:rsidR="00FF1B45" w:rsidRDefault="00FF1B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F5B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7E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AED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84840" w14:textId="77777777" w:rsidR="00FF1B45" w:rsidRDefault="00FF1B45" w:rsidP="009139A6">
      <w:r>
        <w:separator/>
      </w:r>
    </w:p>
  </w:footnote>
  <w:footnote w:type="continuationSeparator" w:id="0">
    <w:p w14:paraId="5730599A" w14:textId="77777777" w:rsidR="00FF1B45" w:rsidRDefault="00FF1B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09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B7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804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B4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1F471"/>
  <w15:chartTrackingRefBased/>
  <w15:docId w15:val="{13502D80-8DB2-41F0-AF5C-B44D85D4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1B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2022-07-16T18:35:00Z</dcterms:created>
  <dcterms:modified xsi:type="dcterms:W3CDTF">2022-07-16T18:35:00Z</dcterms:modified>
</cp:coreProperties>
</file>